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E5D07" w14:textId="77777777" w:rsidR="00520331" w:rsidRDefault="0052033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753AE43" w14:textId="77777777" w:rsidR="00520331" w:rsidRPr="00692A45" w:rsidRDefault="00520331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learner</w:t>
      </w:r>
      <w:r w:rsidRPr="00692A45">
        <w:t>)</w:t>
      </w:r>
    </w:p>
    <w:p w14:paraId="5050F636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4D026675" w14:textId="77777777" w:rsidR="00520331" w:rsidRPr="00520331" w:rsidRDefault="00520331" w:rsidP="00B660A8">
      <w:pPr>
        <w:rPr>
          <w:rFonts w:cs="Arial"/>
          <w:b/>
          <w:bCs/>
          <w:sz w:val="24"/>
        </w:rPr>
      </w:pPr>
    </w:p>
    <w:p w14:paraId="70218578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>Using the internet, find a large UK construction company and establish what their business objectives are.</w:t>
      </w:r>
    </w:p>
    <w:p w14:paraId="510A4D2C" w14:textId="77777777" w:rsidR="00520331" w:rsidRPr="00520331" w:rsidRDefault="00520331" w:rsidP="00B660A8">
      <w:pPr>
        <w:rPr>
          <w:rFonts w:cs="Arial"/>
          <w:sz w:val="24"/>
        </w:rPr>
      </w:pPr>
    </w:p>
    <w:p w14:paraId="133F5F23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01318681" w14:textId="77777777" w:rsidR="00520331" w:rsidRPr="00520331" w:rsidRDefault="00520331" w:rsidP="00B660A8">
      <w:pPr>
        <w:rPr>
          <w:rFonts w:cs="Arial"/>
          <w:sz w:val="24"/>
        </w:rPr>
      </w:pPr>
    </w:p>
    <w:p w14:paraId="6401AC99" w14:textId="77777777" w:rsidR="00520331" w:rsidRPr="00520331" w:rsidRDefault="00520331" w:rsidP="00B660A8">
      <w:pPr>
        <w:rPr>
          <w:rFonts w:cs="Arial"/>
          <w:sz w:val="24"/>
        </w:rPr>
      </w:pPr>
      <w:r w:rsidRPr="00520331">
        <w:rPr>
          <w:rFonts w:cs="Arial"/>
          <w:sz w:val="24"/>
        </w:rPr>
        <w:t>Take a picture of the board for your understanding of the strategies.</w:t>
      </w:r>
    </w:p>
    <w:p w14:paraId="2F474A18" w14:textId="77777777" w:rsidR="00520331" w:rsidRPr="00520331" w:rsidRDefault="00520331" w:rsidP="00B660A8">
      <w:pPr>
        <w:rPr>
          <w:rFonts w:cs="Arial"/>
          <w:sz w:val="24"/>
        </w:rPr>
      </w:pPr>
    </w:p>
    <w:p w14:paraId="5CF237DC" w14:textId="77777777" w:rsidR="00520331" w:rsidRPr="00520331" w:rsidRDefault="00520331" w:rsidP="00B660A8">
      <w:pPr>
        <w:rPr>
          <w:rFonts w:cs="Arial"/>
          <w:sz w:val="24"/>
        </w:rPr>
      </w:pPr>
    </w:p>
    <w:p w14:paraId="5355D527" w14:textId="77777777" w:rsidR="00520331" w:rsidRPr="00520331" w:rsidRDefault="00520331" w:rsidP="0052033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20331">
        <w:rPr>
          <w:rFonts w:ascii="Arial" w:hAnsi="Arial" w:cs="Arial"/>
        </w:rPr>
        <w:t>Is there a common theme in the business objectives?</w:t>
      </w:r>
    </w:p>
    <w:p w14:paraId="1EDF1808" w14:textId="77777777" w:rsidR="00520331" w:rsidRPr="00520331" w:rsidRDefault="00520331" w:rsidP="00D31BFD">
      <w:pPr>
        <w:rPr>
          <w:rFonts w:cs="Arial"/>
          <w:sz w:val="24"/>
        </w:rPr>
      </w:pPr>
    </w:p>
    <w:p w14:paraId="6FA99CBB" w14:textId="77777777" w:rsidR="00520331" w:rsidRPr="00520331" w:rsidRDefault="00520331" w:rsidP="00D31BFD">
      <w:pPr>
        <w:rPr>
          <w:rFonts w:cs="Arial"/>
          <w:sz w:val="24"/>
        </w:rPr>
      </w:pPr>
    </w:p>
    <w:p w14:paraId="58EEAA1E" w14:textId="77777777" w:rsidR="00520331" w:rsidRPr="00520331" w:rsidRDefault="00520331" w:rsidP="00D31BFD">
      <w:pPr>
        <w:rPr>
          <w:rFonts w:cs="Arial"/>
          <w:sz w:val="24"/>
        </w:rPr>
      </w:pPr>
    </w:p>
    <w:p w14:paraId="57012839" w14:textId="77777777" w:rsidR="00520331" w:rsidRPr="00520331" w:rsidRDefault="00520331" w:rsidP="00D31BFD">
      <w:pPr>
        <w:rPr>
          <w:rFonts w:cs="Arial"/>
          <w:sz w:val="24"/>
        </w:rPr>
      </w:pPr>
    </w:p>
    <w:p w14:paraId="6270FF0D" w14:textId="77777777" w:rsidR="00520331" w:rsidRPr="00520331" w:rsidRDefault="00520331" w:rsidP="00D31BFD">
      <w:pPr>
        <w:rPr>
          <w:rFonts w:cs="Arial"/>
          <w:sz w:val="24"/>
        </w:rPr>
      </w:pPr>
    </w:p>
    <w:p w14:paraId="23F58897" w14:textId="77777777" w:rsidR="00520331" w:rsidRPr="00520331" w:rsidRDefault="00520331" w:rsidP="00D31BFD">
      <w:pPr>
        <w:rPr>
          <w:rFonts w:cs="Arial"/>
          <w:sz w:val="24"/>
        </w:rPr>
      </w:pPr>
    </w:p>
    <w:p w14:paraId="1D85CDCB" w14:textId="77777777" w:rsidR="00520331" w:rsidRPr="00520331" w:rsidRDefault="00520331" w:rsidP="00D31BFD">
      <w:pPr>
        <w:rPr>
          <w:rFonts w:cs="Arial"/>
          <w:sz w:val="24"/>
        </w:rPr>
      </w:pPr>
    </w:p>
    <w:p w14:paraId="31349C6B" w14:textId="77777777" w:rsidR="00520331" w:rsidRPr="00520331" w:rsidRDefault="00520331" w:rsidP="00D31BFD">
      <w:pPr>
        <w:rPr>
          <w:rFonts w:cs="Arial"/>
          <w:sz w:val="24"/>
        </w:rPr>
      </w:pPr>
    </w:p>
    <w:p w14:paraId="4A618D23" w14:textId="77777777" w:rsidR="00520331" w:rsidRPr="00520331" w:rsidRDefault="00520331" w:rsidP="0052033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20331">
        <w:rPr>
          <w:rFonts w:ascii="Arial" w:hAnsi="Arial" w:cs="Arial"/>
        </w:rPr>
        <w:t>What are the social objectives?</w:t>
      </w:r>
    </w:p>
    <w:p w14:paraId="1B705082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3ECD4812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6452A0E5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50F36089" w14:textId="77777777" w:rsidR="00520331" w:rsidRPr="00520331" w:rsidRDefault="0052033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23CB3E77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</w:p>
    <w:p w14:paraId="472814C6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</w:p>
    <w:p w14:paraId="67B1DCF3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</w:p>
    <w:p w14:paraId="2BC74D90" w14:textId="77777777" w:rsidR="00520331" w:rsidRPr="00520331" w:rsidRDefault="00520331" w:rsidP="00446647">
      <w:pPr>
        <w:pStyle w:val="Answer"/>
        <w:ind w:left="0"/>
        <w:rPr>
          <w:sz w:val="24"/>
          <w:szCs w:val="24"/>
        </w:rPr>
      </w:pPr>
      <w:r w:rsidRPr="00520331">
        <w:rPr>
          <w:sz w:val="24"/>
          <w:szCs w:val="24"/>
        </w:rPr>
        <w:t>Here are some useful resources:</w:t>
      </w:r>
    </w:p>
    <w:p w14:paraId="17F7485C" w14:textId="77777777" w:rsidR="00520331" w:rsidRPr="00520331" w:rsidRDefault="00520331" w:rsidP="00D31BFD">
      <w:pPr>
        <w:pStyle w:val="Answer"/>
        <w:ind w:left="0"/>
        <w:rPr>
          <w:color w:val="FF0000"/>
          <w:sz w:val="24"/>
          <w:szCs w:val="24"/>
        </w:rPr>
      </w:pPr>
    </w:p>
    <w:p w14:paraId="049FA9FF" w14:textId="77777777" w:rsidR="00520331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0" w:history="1">
        <w:r w:rsidRPr="00520331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7C49546E" w14:textId="77777777" w:rsidR="00520331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1" w:history="1">
        <w:r w:rsidRPr="00520331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2438F407" w14:textId="77777777" w:rsidR="00520331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2" w:history="1">
        <w:r w:rsidRPr="00520331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4932D601" w14:textId="5D9C3088" w:rsidR="006E1028" w:rsidRPr="00520331" w:rsidRDefault="00520331" w:rsidP="0052033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3" w:history="1">
        <w:r w:rsidRPr="00520331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795FDC">
        <w:rPr>
          <w:color w:val="0070C0"/>
          <w:sz w:val="24"/>
          <w:szCs w:val="24"/>
        </w:rPr>
        <w:t xml:space="preserve"> </w:t>
      </w:r>
    </w:p>
    <w:sectPr w:rsidR="006E1028" w:rsidRPr="00520331" w:rsidSect="00F03E33">
      <w:headerReference w:type="default" r:id="rId14"/>
      <w:footerReference w:type="defaul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AA1F0" w14:textId="77777777" w:rsidR="00E65191" w:rsidRDefault="00E65191">
      <w:pPr>
        <w:spacing w:before="0" w:after="0"/>
      </w:pPr>
      <w:r>
        <w:separator/>
      </w:r>
    </w:p>
  </w:endnote>
  <w:endnote w:type="continuationSeparator" w:id="0">
    <w:p w14:paraId="4852E587" w14:textId="77777777" w:rsidR="00E65191" w:rsidRDefault="00E651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FCC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667BA3" wp14:editId="34A201F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81CA1D" w14:textId="7F3E318F" w:rsidR="009A2CD2" w:rsidRPr="006953AB" w:rsidRDefault="00561ECF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61EC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93395C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67B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781CA1D" w14:textId="7F3E318F" w:rsidR="009A2CD2" w:rsidRPr="006953AB" w:rsidRDefault="00561ECF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61ECF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93395C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325432" wp14:editId="13D4D87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D452" w14:textId="77777777" w:rsidR="00E65191" w:rsidRDefault="00E65191">
      <w:pPr>
        <w:spacing w:before="0" w:after="0"/>
      </w:pPr>
      <w:r>
        <w:separator/>
      </w:r>
    </w:p>
  </w:footnote>
  <w:footnote w:type="continuationSeparator" w:id="0">
    <w:p w14:paraId="1083D6E3" w14:textId="77777777" w:rsidR="00E65191" w:rsidRDefault="00E651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F28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D30C47C" wp14:editId="32EEBE1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4B249F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BFF2132" wp14:editId="55A92E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96F44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939898">
    <w:abstractNumId w:val="5"/>
  </w:num>
  <w:num w:numId="2" w16cid:durableId="207226298">
    <w:abstractNumId w:val="16"/>
  </w:num>
  <w:num w:numId="3" w16cid:durableId="1524900567">
    <w:abstractNumId w:val="23"/>
  </w:num>
  <w:num w:numId="4" w16cid:durableId="676082108">
    <w:abstractNumId w:val="18"/>
  </w:num>
  <w:num w:numId="5" w16cid:durableId="594018938">
    <w:abstractNumId w:val="8"/>
  </w:num>
  <w:num w:numId="6" w16cid:durableId="1139693344">
    <w:abstractNumId w:val="17"/>
  </w:num>
  <w:num w:numId="7" w16cid:durableId="471337289">
    <w:abstractNumId w:val="8"/>
  </w:num>
  <w:num w:numId="8" w16cid:durableId="1134906116">
    <w:abstractNumId w:val="2"/>
  </w:num>
  <w:num w:numId="9" w16cid:durableId="1512799834">
    <w:abstractNumId w:val="8"/>
    <w:lvlOverride w:ilvl="0">
      <w:startOverride w:val="1"/>
    </w:lvlOverride>
  </w:num>
  <w:num w:numId="10" w16cid:durableId="2034771042">
    <w:abstractNumId w:val="19"/>
  </w:num>
  <w:num w:numId="11" w16cid:durableId="229197803">
    <w:abstractNumId w:val="15"/>
  </w:num>
  <w:num w:numId="12" w16cid:durableId="482430460">
    <w:abstractNumId w:val="6"/>
  </w:num>
  <w:num w:numId="13" w16cid:durableId="2146505223">
    <w:abstractNumId w:val="14"/>
  </w:num>
  <w:num w:numId="14" w16cid:durableId="1031809610">
    <w:abstractNumId w:val="20"/>
  </w:num>
  <w:num w:numId="15" w16cid:durableId="1531067697">
    <w:abstractNumId w:val="12"/>
  </w:num>
  <w:num w:numId="16" w16cid:durableId="229049200">
    <w:abstractNumId w:val="7"/>
  </w:num>
  <w:num w:numId="17" w16cid:durableId="867376262">
    <w:abstractNumId w:val="25"/>
  </w:num>
  <w:num w:numId="18" w16cid:durableId="741027166">
    <w:abstractNumId w:val="26"/>
  </w:num>
  <w:num w:numId="19" w16cid:durableId="811025701">
    <w:abstractNumId w:val="4"/>
  </w:num>
  <w:num w:numId="20" w16cid:durableId="1087338664">
    <w:abstractNumId w:val="3"/>
  </w:num>
  <w:num w:numId="21" w16cid:durableId="1244948659">
    <w:abstractNumId w:val="10"/>
  </w:num>
  <w:num w:numId="22" w16cid:durableId="2080394986">
    <w:abstractNumId w:val="10"/>
    <w:lvlOverride w:ilvl="0">
      <w:startOverride w:val="1"/>
    </w:lvlOverride>
  </w:num>
  <w:num w:numId="23" w16cid:durableId="1103375289">
    <w:abstractNumId w:val="24"/>
  </w:num>
  <w:num w:numId="24" w16cid:durableId="398210650">
    <w:abstractNumId w:val="10"/>
    <w:lvlOverride w:ilvl="0">
      <w:startOverride w:val="1"/>
    </w:lvlOverride>
  </w:num>
  <w:num w:numId="25" w16cid:durableId="1759785519">
    <w:abstractNumId w:val="10"/>
    <w:lvlOverride w:ilvl="0">
      <w:startOverride w:val="1"/>
    </w:lvlOverride>
  </w:num>
  <w:num w:numId="26" w16cid:durableId="640505796">
    <w:abstractNumId w:val="11"/>
  </w:num>
  <w:num w:numId="27" w16cid:durableId="390349945">
    <w:abstractNumId w:val="21"/>
  </w:num>
  <w:num w:numId="28" w16cid:durableId="818883274">
    <w:abstractNumId w:val="10"/>
    <w:lvlOverride w:ilvl="0">
      <w:startOverride w:val="1"/>
    </w:lvlOverride>
  </w:num>
  <w:num w:numId="29" w16cid:durableId="237789535">
    <w:abstractNumId w:val="22"/>
  </w:num>
  <w:num w:numId="30" w16cid:durableId="1965234850">
    <w:abstractNumId w:val="10"/>
  </w:num>
  <w:num w:numId="31" w16cid:durableId="1506633010">
    <w:abstractNumId w:val="10"/>
    <w:lvlOverride w:ilvl="0">
      <w:startOverride w:val="1"/>
    </w:lvlOverride>
  </w:num>
  <w:num w:numId="32" w16cid:durableId="1316257228">
    <w:abstractNumId w:val="10"/>
    <w:lvlOverride w:ilvl="0">
      <w:startOverride w:val="1"/>
    </w:lvlOverride>
  </w:num>
  <w:num w:numId="33" w16cid:durableId="1382947578">
    <w:abstractNumId w:val="0"/>
  </w:num>
  <w:num w:numId="34" w16cid:durableId="704716604">
    <w:abstractNumId w:val="13"/>
  </w:num>
  <w:num w:numId="35" w16cid:durableId="837575688">
    <w:abstractNumId w:val="1"/>
  </w:num>
  <w:num w:numId="36" w16cid:durableId="756366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31"/>
    <w:rsid w:val="000033BD"/>
    <w:rsid w:val="0006059A"/>
    <w:rsid w:val="00082C62"/>
    <w:rsid w:val="000B0A08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0331"/>
    <w:rsid w:val="00524E1B"/>
    <w:rsid w:val="00561ECF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9309B"/>
    <w:rsid w:val="00D073BC"/>
    <w:rsid w:val="00D56B82"/>
    <w:rsid w:val="00DA2485"/>
    <w:rsid w:val="00DE29A8"/>
    <w:rsid w:val="00E65191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976F9"/>
  <w15:docId w15:val="{EFD42AA4-08DC-47CF-9B64-D585AE49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20331"/>
    <w:rPr>
      <w:color w:val="0563C1" w:themeColor="hyperlink"/>
      <w:u w:val="single"/>
    </w:rPr>
  </w:style>
  <w:style w:type="paragraph" w:styleId="ListParagraph">
    <w:name w:val="List Paragraph"/>
    <w:basedOn w:val="Normal"/>
    <w:rsid w:val="0052033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61E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istrygroup.co.uk/abou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ewley.co.uk/about-u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am.co.uk/who-we-ar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kier.co.uk/about-u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6E7653-ECBA-4DFC-A106-53B763831C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7E0A31-8BB3-4C06-9EDD-2C8B60F66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348B48-F7E8-4BD7-9F1F-DB1F36853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58</Words>
  <Characters>1120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2025-11-17T23:05:00Z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